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E62DA65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99457F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71E2353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A3DEF4E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128077" w14:textId="77777777" w:rsidR="0099457F" w:rsidRPr="002040C7" w:rsidRDefault="0099457F" w:rsidP="0099457F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11D73C1C" w:rsidR="00B67D39" w:rsidRPr="006B56FD" w:rsidRDefault="0099457F" w:rsidP="0099457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198E206D" w:rsidR="000D24FD" w:rsidRPr="000D24FD" w:rsidRDefault="000D24FD" w:rsidP="00527343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182F42" w:rsidRPr="00182F42">
        <w:rPr>
          <w:rFonts w:cstheme="minorHAnsi"/>
          <w:lang w:eastAsia="pl-PL"/>
        </w:rPr>
        <w:t>POST/DYS/OW/GZ/01335/2026</w:t>
      </w:r>
      <w:r w:rsidR="00182F42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182F42" w:rsidRPr="00182F42">
        <w:rPr>
          <w:rFonts w:cstheme="minorHAnsi"/>
          <w:lang w:eastAsia="pl-PL"/>
        </w:rPr>
        <w:t>Roboty budowlane w zakresie modernizacji łącznika w RE Jeziorna, między budynkami ABC i D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182F42">
        <w:rPr>
          <w:rFonts w:cstheme="minorHAnsi"/>
          <w:lang w:eastAsia="pl-PL"/>
        </w:rPr>
        <w:t>3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="00862ED8" w:rsidRPr="00862ED8">
        <w:rPr>
          <w:rFonts w:cstheme="minorHAnsi"/>
        </w:rPr>
        <w:t>roboty budowlane</w:t>
      </w:r>
      <w:r w:rsidRPr="000D24FD">
        <w:rPr>
          <w:rFonts w:cstheme="minorHAnsi"/>
          <w:lang w:eastAsia="pl-PL"/>
        </w:rPr>
        <w:t>:</w:t>
      </w:r>
    </w:p>
    <w:p w14:paraId="7A809737" w14:textId="1E64CC2A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4F48E410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  <w:r w:rsidR="00FD2C1A">
              <w:rPr>
                <w:rFonts w:cstheme="minorHAnsi"/>
              </w:rPr>
              <w:t>/ numer umowy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24C470DC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</w:t>
            </w:r>
            <w:r w:rsidR="00FD2C1A">
              <w:rPr>
                <w:rFonts w:cstheme="minorHAnsi"/>
              </w:rPr>
              <w:t xml:space="preserve">robót budowlanych </w:t>
            </w:r>
            <w:r w:rsidRPr="00DC202A">
              <w:rPr>
                <w:rFonts w:cstheme="minorHAnsi"/>
              </w:rPr>
              <w:t xml:space="preserve">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9A7EE6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  <w:tcBorders>
              <w:bottom w:val="single" w:sz="4" w:space="0" w:color="auto"/>
            </w:tcBorders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  <w:bottom w:val="single" w:sz="4" w:space="0" w:color="auto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0D24FD" w:rsidRPr="000D24FD" w14:paraId="47694236" w14:textId="77777777" w:rsidTr="009A7EE6">
        <w:trPr>
          <w:trHeight w:val="8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9A7EE6" w:rsidRPr="000D24FD" w14:paraId="4D8E7FEE" w14:textId="77777777" w:rsidTr="009A7EE6">
        <w:trPr>
          <w:trHeight w:val="8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553C" w14:textId="77777777" w:rsidR="009A7EE6" w:rsidRPr="000D24FD" w:rsidRDefault="009A7EE6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CAFE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5734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3310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F075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E41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9A7EE6" w:rsidRPr="000D24FD" w14:paraId="548338F3" w14:textId="77777777" w:rsidTr="009A7EE6">
        <w:trPr>
          <w:trHeight w:val="8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8AB8" w14:textId="77777777" w:rsidR="009A7EE6" w:rsidRPr="000D24FD" w:rsidRDefault="009A7EE6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A7DC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75DE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A26A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6B09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30C2" w14:textId="77777777" w:rsidR="009A7EE6" w:rsidRPr="000D24FD" w:rsidRDefault="009A7EE6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bookmarkStart w:id="6" w:name="_Hlk222910491"/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bookmarkEnd w:id="6"/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46678A13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>Do niniejszego wykazu dołączamy dowody potwierdzające, że ww. usługi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76262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0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C3F249B" w14:textId="77777777" w:rsidR="00182F42" w:rsidRPr="00182F42" w:rsidRDefault="00182F42" w:rsidP="00182F4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82F42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D6C5C00" w14:textId="77777777" w:rsidR="00182F42" w:rsidRPr="00182F42" w:rsidRDefault="00182F42" w:rsidP="00182F4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82F42">
            <w:rPr>
              <w:rFonts w:asciiTheme="majorHAnsi" w:hAnsiTheme="majorHAnsi"/>
              <w:color w:val="000000" w:themeColor="text1"/>
              <w:sz w:val="14"/>
              <w:szCs w:val="18"/>
            </w:rPr>
            <w:t>Roboty budowlane w zakresie modernizacji łącznika w RE Jeziorna, między budynkami</w:t>
          </w:r>
        </w:p>
        <w:p w14:paraId="6112320E" w14:textId="77777777" w:rsidR="00182F42" w:rsidRPr="00182F42" w:rsidRDefault="00182F42" w:rsidP="00182F4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82F42">
            <w:rPr>
              <w:rFonts w:asciiTheme="majorHAnsi" w:hAnsiTheme="majorHAnsi"/>
              <w:color w:val="000000" w:themeColor="text1"/>
              <w:sz w:val="14"/>
              <w:szCs w:val="18"/>
            </w:rPr>
            <w:t>ABC i D</w:t>
          </w:r>
        </w:p>
        <w:p w14:paraId="5205B493" w14:textId="12173CEC" w:rsidR="00347E8D" w:rsidRPr="006B2C28" w:rsidRDefault="00182F42" w:rsidP="00182F4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82F42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POST/DYS/OW/GZ/01335/2026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6E8B8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42934552">
    <w:abstractNumId w:val="17"/>
  </w:num>
  <w:num w:numId="2" w16cid:durableId="1248996399">
    <w:abstractNumId w:val="7"/>
  </w:num>
  <w:num w:numId="3" w16cid:durableId="1368868558">
    <w:abstractNumId w:val="12"/>
  </w:num>
  <w:num w:numId="4" w16cid:durableId="1474760816">
    <w:abstractNumId w:val="19"/>
  </w:num>
  <w:num w:numId="5" w16cid:durableId="1463304889">
    <w:abstractNumId w:val="17"/>
  </w:num>
  <w:num w:numId="6" w16cid:durableId="755899415">
    <w:abstractNumId w:val="17"/>
  </w:num>
  <w:num w:numId="7" w16cid:durableId="2028677599">
    <w:abstractNumId w:val="3"/>
  </w:num>
  <w:num w:numId="8" w16cid:durableId="467556795">
    <w:abstractNumId w:val="26"/>
  </w:num>
  <w:num w:numId="9" w16cid:durableId="400831457">
    <w:abstractNumId w:val="16"/>
  </w:num>
  <w:num w:numId="10" w16cid:durableId="1010253425">
    <w:abstractNumId w:val="4"/>
  </w:num>
  <w:num w:numId="11" w16cid:durableId="946699911">
    <w:abstractNumId w:val="13"/>
  </w:num>
  <w:num w:numId="12" w16cid:durableId="46925793">
    <w:abstractNumId w:val="11"/>
  </w:num>
  <w:num w:numId="13" w16cid:durableId="2018994002">
    <w:abstractNumId w:val="25"/>
  </w:num>
  <w:num w:numId="14" w16cid:durableId="784151056">
    <w:abstractNumId w:val="21"/>
  </w:num>
  <w:num w:numId="15" w16cid:durableId="380789403">
    <w:abstractNumId w:val="15"/>
  </w:num>
  <w:num w:numId="16" w16cid:durableId="421293252">
    <w:abstractNumId w:val="9"/>
  </w:num>
  <w:num w:numId="17" w16cid:durableId="71465928">
    <w:abstractNumId w:val="5"/>
  </w:num>
  <w:num w:numId="18" w16cid:durableId="18405381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5669629">
    <w:abstractNumId w:val="0"/>
  </w:num>
  <w:num w:numId="20" w16cid:durableId="1023944707">
    <w:abstractNumId w:val="27"/>
  </w:num>
  <w:num w:numId="21" w16cid:durableId="997460230">
    <w:abstractNumId w:val="1"/>
  </w:num>
  <w:num w:numId="22" w16cid:durableId="632248046">
    <w:abstractNumId w:val="14"/>
  </w:num>
  <w:num w:numId="23" w16cid:durableId="1190266430">
    <w:abstractNumId w:val="10"/>
  </w:num>
  <w:num w:numId="24" w16cid:durableId="134639722">
    <w:abstractNumId w:val="20"/>
  </w:num>
  <w:num w:numId="25" w16cid:durableId="2114549971">
    <w:abstractNumId w:val="24"/>
  </w:num>
  <w:num w:numId="26" w16cid:durableId="1391003099">
    <w:abstractNumId w:val="2"/>
  </w:num>
  <w:num w:numId="27" w16cid:durableId="47463839">
    <w:abstractNumId w:val="23"/>
  </w:num>
  <w:num w:numId="28" w16cid:durableId="1770999619">
    <w:abstractNumId w:val="22"/>
  </w:num>
  <w:num w:numId="29" w16cid:durableId="639849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982043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52BB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4025"/>
    <w:rsid w:val="00167B53"/>
    <w:rsid w:val="00172B93"/>
    <w:rsid w:val="00175F4C"/>
    <w:rsid w:val="00182F42"/>
    <w:rsid w:val="00185AAB"/>
    <w:rsid w:val="00192A23"/>
    <w:rsid w:val="001974F6"/>
    <w:rsid w:val="001A4996"/>
    <w:rsid w:val="001B0061"/>
    <w:rsid w:val="001D1A8B"/>
    <w:rsid w:val="001D2EB1"/>
    <w:rsid w:val="001E6543"/>
    <w:rsid w:val="001E7E73"/>
    <w:rsid w:val="001F3242"/>
    <w:rsid w:val="001F3600"/>
    <w:rsid w:val="001F3F20"/>
    <w:rsid w:val="001F737A"/>
    <w:rsid w:val="002067F1"/>
    <w:rsid w:val="00224257"/>
    <w:rsid w:val="00224AE3"/>
    <w:rsid w:val="0024291C"/>
    <w:rsid w:val="00257F22"/>
    <w:rsid w:val="00264A06"/>
    <w:rsid w:val="00265B9D"/>
    <w:rsid w:val="00270752"/>
    <w:rsid w:val="002743D5"/>
    <w:rsid w:val="002768AC"/>
    <w:rsid w:val="00281C0D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1F1E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369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7343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4EF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ED8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457F"/>
    <w:rsid w:val="0099653A"/>
    <w:rsid w:val="009A6D93"/>
    <w:rsid w:val="009A7B36"/>
    <w:rsid w:val="009A7EE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743E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02D1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2944"/>
    <w:rsid w:val="00CD2022"/>
    <w:rsid w:val="00CE1DE6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04270"/>
    <w:rsid w:val="00E077F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40EE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2C1A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– Wykaz wykonanych zamówień.docx</dmsv2BaseFileName>
    <dmsv2BaseDisplayName xmlns="http://schemas.microsoft.com/sharepoint/v3">Załącznik nr 7 – Wykaz wykonanych zamówień</dmsv2BaseDisplayName>
    <dmsv2SWPP2ObjectNumber xmlns="http://schemas.microsoft.com/sharepoint/v3">POST/DYS/OW/GZ/01335/2026                         </dmsv2SWPP2ObjectNumber>
    <dmsv2SWPP2SumMD5 xmlns="http://schemas.microsoft.com/sharepoint/v3">e12a0c6668655ef6818a445d1e22f86a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713639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25081398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00000001000700050000000c00000000</dmsv2SWPP2ObjectDepartment>
    <dmsv2SWPP2ObjectName xmlns="http://schemas.microsoft.com/sharepoint/v3">Postępowanie</dmsv2SWPP2ObjectName>
    <_dlc_DocId xmlns="a19cb1c7-c5c7-46d4-85ae-d83685407bba">FJ3FSM7XJ42E-2014085795-3962</_dlc_DocId>
    <_dlc_DocIdUrl xmlns="a19cb1c7-c5c7-46d4-85ae-d83685407bba">
      <Url>https://swpp2.dms.gkpge.pl/sites/43/_layouts/15/DocIdRedir.aspx?ID=FJ3FSM7XJ42E-2014085795-3962</Url>
      <Description>FJ3FSM7XJ42E-2014085795-3962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6854C4-8488-4A8D-8B9F-5C1FD3055D0C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ab6a7fc3-c441-41c3-bbfc-a960266391e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C0263A9-99FD-4A33-93DB-D4523DA9F91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3D963D5-6A26-4D1A-80E9-D51E1840BAD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8</cp:revision>
  <cp:lastPrinted>2024-07-15T11:21:00Z</cp:lastPrinted>
  <dcterms:created xsi:type="dcterms:W3CDTF">2026-02-25T10:16:00Z</dcterms:created>
  <dcterms:modified xsi:type="dcterms:W3CDTF">2026-04-29T11:15:00Z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2026-02-25T10:16:35Z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b419bc5e-70e7-4556-aadc-e864b7b3adab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f212f2bf-067b-42dc-a9bc-c2a4ce7568b2</vt:lpwstr>
  </property>
</Properties>
</file>